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14B31C4C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4302-0076/2023</w:t>
      </w:r>
    </w:p>
    <w:p w14:paraId="15803A36" w14:textId="4CE0F2FA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2023-</w:t>
      </w:r>
      <w:r w:rsidR="00CB6593">
        <w:rPr>
          <w:rFonts w:cs="Arial"/>
        </w:rPr>
        <w:t>325</w:t>
      </w:r>
      <w:bookmarkStart w:id="0" w:name="_GoBack"/>
      <w:bookmarkEnd w:id="0"/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694A94B0" w14:textId="6310EDA3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 xml:space="preserve">1: Prodaja in nakup z odpremo v skladišču naročnika in dobavo pšenice letine 2023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3E3681B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7D12B938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2023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DC59A75" w:rsidR="002D777D" w:rsidRPr="00AC3998" w:rsidRDefault="002D777D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37405E27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 xml:space="preserve">2: Prodaja in nakup z odpremo v skladišču naročnika in dobavo pšenice letine 2023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73B7C9A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2023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40C33FF6" w:rsidR="002D777D" w:rsidRPr="00AC3998" w:rsidRDefault="002D777D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5AC00CBA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 xml:space="preserve">3: Prodaja in nakup z odpremo v skladišču naročnika in dobavo pšenice letine 2023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2023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6DD66DCC" w14:textId="77777777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4FC6EA4D" w14:textId="6149F8B0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D177373" w14:textId="77777777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8BF8984" w14:textId="24489F8F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AFD26" w14:textId="77777777" w:rsidR="0002662E" w:rsidRDefault="0002662E">
      <w:r>
        <w:separator/>
      </w:r>
    </w:p>
  </w:endnote>
  <w:endnote w:type="continuationSeparator" w:id="0">
    <w:p w14:paraId="6D041117" w14:textId="77777777" w:rsidR="0002662E" w:rsidRDefault="0002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80146" w14:textId="77777777" w:rsidR="0002662E" w:rsidRDefault="0002662E">
      <w:r>
        <w:separator/>
      </w:r>
    </w:p>
  </w:footnote>
  <w:footnote w:type="continuationSeparator" w:id="0">
    <w:p w14:paraId="09D4A8AD" w14:textId="77777777" w:rsidR="0002662E" w:rsidRDefault="00026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5CA86F-3F47-43E5-AC12-A184CD0F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88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1462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2023-09-05T05:29:00Z</cp:lastPrinted>
  <dcterms:created xsi:type="dcterms:W3CDTF">2023-08-31T13:04:00Z</dcterms:created>
  <dcterms:modified xsi:type="dcterms:W3CDTF">2023-09-06T10:22:00Z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